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461" w:rsidRDefault="001C0461"/>
    <w:tbl>
      <w:tblPr>
        <w:tblW w:w="8802" w:type="dxa"/>
        <w:tblInd w:w="-47" w:type="dxa"/>
        <w:tblLook w:val="00A0"/>
      </w:tblPr>
      <w:tblGrid>
        <w:gridCol w:w="1896"/>
        <w:gridCol w:w="1476"/>
        <w:gridCol w:w="1110"/>
        <w:gridCol w:w="1113"/>
        <w:gridCol w:w="1103"/>
        <w:gridCol w:w="1120"/>
        <w:gridCol w:w="984"/>
      </w:tblGrid>
      <w:tr w:rsidR="001C0461" w:rsidRPr="00FF0BA5" w:rsidTr="00605AD9">
        <w:trPr>
          <w:trHeight w:val="450"/>
        </w:trPr>
        <w:tc>
          <w:tcPr>
            <w:tcW w:w="78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  <w:t xml:space="preserve">   </w:t>
            </w:r>
            <w:r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>笔试、面试</w:t>
            </w:r>
            <w:r w:rsidRPr="00741979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>考生综合成绩单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C0461" w:rsidRDefault="001C0461" w:rsidP="00741979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1C0461" w:rsidRPr="00FF0BA5" w:rsidTr="00605AD9">
        <w:trPr>
          <w:trHeight w:val="525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报考岗位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笔试</w:t>
            </w:r>
          </w:p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成绩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面试</w:t>
            </w:r>
          </w:p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成绩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综合</w:t>
            </w:r>
            <w:r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成绩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605AD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仲米江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38.50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辛正宽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87.40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82.20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姚树庆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85.38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78.19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浩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85.76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80.38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凯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38.00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谭海洋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84.16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80.08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84.22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78.61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张党顺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89.66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83.33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王记民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36.50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201401084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85.78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78.89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201401086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闫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86.06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78.53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振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85.16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79.08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201401095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王亚男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85.64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79.32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于伟昊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87.58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80.29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83.88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80.44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薛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凯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86.02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80.01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飞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84.48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79.24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宋洪顺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84.56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77.78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吕官举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84.14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78.07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201401170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董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斐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84.24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78.62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201401181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孙森森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86.18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79.09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201401182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樊子煜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86.64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79.32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201401185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李伟龙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84.18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78.09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201401187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范自豪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87.02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82.01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201401195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董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84.52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79.26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201401216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魏玉元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86.44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79.22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201401219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祝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乐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85.44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80.22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A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201401231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柏兆虎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36.50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聪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79.42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75.21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郑瑞宁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83.40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75.70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201402004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恒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85.14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75.57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陈劲众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81.98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72.99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李明峰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84.20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74.60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刘洪伟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31.50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王延存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86.60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74.80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201402025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宋国栋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83.88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72.44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201402026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洪怀胜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84.82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73.41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201402027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戴步实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85.60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79.80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82.68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77.84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85.64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74.32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仝国柯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85.30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73.15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唐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81.16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邢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楷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察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85.52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77.26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201402051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丁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磊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85.54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79.27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刁秀宝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85.04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74.02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201402058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张胜春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85.30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78.15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警务训练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B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201402059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彬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82.86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74.93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201403001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80.82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72.41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夏艳敏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81.90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72.95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鑫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79.50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75.25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201403007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张鸿泰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84.30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78.65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周春雷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77.74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69.87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崔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壮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73.64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66.82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杜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宁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80.24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71.62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张洪学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57.00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70.18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63.59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郁立群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75.36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67.68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59.00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29.50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进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30.50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王晓君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84.84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77.42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营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58.00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29.00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201403021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徐朝兴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83.20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74.60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201403023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曹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畅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35.50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201403024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王长东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83.50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71.75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申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盛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涛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35.00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杨尊轩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34.50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伟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33.00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孙会战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31.00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邵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爽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34.00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袁筱玮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84.92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78.46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于雯韬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86.84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77.42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黄韵凝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88.92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74.96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陈丹丹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84.72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76.36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独士奇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84.74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74.37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王璐璐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81.10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73.05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刘永杰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32.50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周金燕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59.00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81.46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70.23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郭志成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83.42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76.71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201403049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青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83.76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71.88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201403053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海浩勇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32.00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201403054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凌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锐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78.02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201403055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李佳娜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64.00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32.00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成洪江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30.00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陈贝贝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81.68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75.34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201403060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何兴泰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84.70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76.85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田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凯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61.00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79.14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70.07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201403068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郑龙坤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57.00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79.00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公安管理岗位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201403069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亚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63.00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76.30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69.65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倩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85.80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76.90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201404005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黄淑媛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36.00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201404008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倩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70.00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88.38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79.19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201404011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樊雪莲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68.00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78.76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73.38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201404016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杨盈盈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85.46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77.23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201404017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侯卧松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72.00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36.00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201404019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房建宇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84.48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76.74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201404028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袁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媛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34.50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宣传岗位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201404035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于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娜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69.00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84.16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76.58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201405065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张亚伟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37.50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201405088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薛莎莎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86.86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81.93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201405098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张文苑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89.56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82.28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201405120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侯汶廷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77.00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83.98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80.49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201405139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黄萌月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76.00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0.00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38.00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缺考</w:t>
            </w: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201405150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昂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82.02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78.51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1C0461" w:rsidRPr="00FF0BA5" w:rsidTr="00605AD9">
        <w:trPr>
          <w:trHeight w:val="439"/>
        </w:trPr>
        <w:tc>
          <w:tcPr>
            <w:tcW w:w="1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普通岗位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201405166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</w:t>
            </w: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 </w:t>
            </w:r>
            <w:r w:rsidRPr="0074197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蕊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75.00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85.08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4197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80.04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0461" w:rsidRPr="00741979" w:rsidRDefault="001C0461" w:rsidP="0074197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1C0461" w:rsidRDefault="001C0461"/>
    <w:sectPr w:rsidR="001C0461" w:rsidSect="00232C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461" w:rsidRDefault="001C0461" w:rsidP="006F0F71">
      <w:r>
        <w:separator/>
      </w:r>
    </w:p>
  </w:endnote>
  <w:endnote w:type="continuationSeparator" w:id="0">
    <w:p w:rsidR="001C0461" w:rsidRDefault="001C0461" w:rsidP="006F0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461" w:rsidRDefault="001C0461" w:rsidP="006F0F71">
      <w:r>
        <w:separator/>
      </w:r>
    </w:p>
  </w:footnote>
  <w:footnote w:type="continuationSeparator" w:id="0">
    <w:p w:rsidR="001C0461" w:rsidRDefault="001C0461" w:rsidP="006F0F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0F71"/>
    <w:rsid w:val="00017C44"/>
    <w:rsid w:val="00124E69"/>
    <w:rsid w:val="001C0461"/>
    <w:rsid w:val="00232C09"/>
    <w:rsid w:val="00405C86"/>
    <w:rsid w:val="004403BF"/>
    <w:rsid w:val="00561B5F"/>
    <w:rsid w:val="00605AD9"/>
    <w:rsid w:val="006220AA"/>
    <w:rsid w:val="006F0F71"/>
    <w:rsid w:val="00741979"/>
    <w:rsid w:val="00962452"/>
    <w:rsid w:val="00A33CE3"/>
    <w:rsid w:val="00AF2DDE"/>
    <w:rsid w:val="00BE0F7E"/>
    <w:rsid w:val="00D34C77"/>
    <w:rsid w:val="00D939ED"/>
    <w:rsid w:val="00E35616"/>
    <w:rsid w:val="00EC724B"/>
    <w:rsid w:val="00FF0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C09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F0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F0F7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F0F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F0F71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6F0F7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F0F7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96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691</Words>
  <Characters>3945</Characters>
  <Application>Microsoft Office Outlook</Application>
  <DocSecurity>0</DocSecurity>
  <Lines>0</Lines>
  <Paragraphs>0</Paragraphs>
  <ScaleCrop>false</ScaleCrop>
  <Company>WwW.YlmF.CoM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2014年郓城县公安机关事业单位工作人员</dc:title>
  <dc:subject/>
  <dc:creator>雨林木风</dc:creator>
  <cp:keywords/>
  <dc:description/>
  <cp:lastModifiedBy>User</cp:lastModifiedBy>
  <cp:revision>3</cp:revision>
  <dcterms:created xsi:type="dcterms:W3CDTF">2014-08-25T00:28:00Z</dcterms:created>
  <dcterms:modified xsi:type="dcterms:W3CDTF">2014-08-25T01:57:00Z</dcterms:modified>
</cp:coreProperties>
</file>